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01CAB" w14:textId="77777777" w:rsidR="00DA49E4" w:rsidRDefault="00DA49E4" w:rsidP="00DA49E4">
      <w:pPr>
        <w:pStyle w:val="NoSpacing"/>
      </w:pPr>
      <w:r>
        <w:rPr>
          <w:u w:val="single"/>
        </w:rPr>
        <w:t>Robert MORTON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3F189361" w14:textId="77777777" w:rsidR="00DA49E4" w:rsidRDefault="00DA49E4" w:rsidP="00DA49E4">
      <w:pPr>
        <w:pStyle w:val="NoSpacing"/>
      </w:pPr>
      <w:r>
        <w:t>of London.</w:t>
      </w:r>
    </w:p>
    <w:p w14:paraId="2CDAC01D" w14:textId="77777777" w:rsidR="00DA49E4" w:rsidRDefault="00DA49E4" w:rsidP="00DA49E4">
      <w:pPr>
        <w:pStyle w:val="NoSpacing"/>
      </w:pPr>
    </w:p>
    <w:p w14:paraId="5F08E423" w14:textId="77777777" w:rsidR="00DA49E4" w:rsidRDefault="00DA49E4" w:rsidP="00DA49E4">
      <w:pPr>
        <w:pStyle w:val="NoSpacing"/>
      </w:pPr>
    </w:p>
    <w:p w14:paraId="7324F71E" w14:textId="77777777" w:rsidR="00DA49E4" w:rsidRDefault="00DA49E4" w:rsidP="00DA49E4">
      <w:pPr>
        <w:pStyle w:val="NoSpacing"/>
      </w:pPr>
      <w:r>
        <w:t xml:space="preserve">= </w:t>
      </w:r>
      <w:proofErr w:type="spellStart"/>
      <w:r>
        <w:t>Anneys</w:t>
      </w:r>
      <w:proofErr w:type="spellEnd"/>
      <w:r>
        <w:t>, daughter of Stephen Forster, late Mayor(q.v.), and his wife, Agnes(q.v.).</w:t>
      </w:r>
    </w:p>
    <w:p w14:paraId="6C292305" w14:textId="77777777" w:rsidR="00DA49E4" w:rsidRDefault="00DA49E4" w:rsidP="00DA49E4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pp.283-7)</w:t>
      </w:r>
    </w:p>
    <w:p w14:paraId="01317107" w14:textId="77777777" w:rsidR="00DA49E4" w:rsidRDefault="00DA49E4" w:rsidP="00DA49E4">
      <w:pPr>
        <w:pStyle w:val="NoSpacing"/>
      </w:pPr>
      <w:r>
        <w:t xml:space="preserve">Daughter:   </w:t>
      </w:r>
      <w:proofErr w:type="spellStart"/>
      <w:r>
        <w:t>Letice</w:t>
      </w:r>
      <w:proofErr w:type="spellEnd"/>
      <w:r>
        <w:t>(q.v.).   (ibid.)</w:t>
      </w:r>
    </w:p>
    <w:p w14:paraId="60C9D6E8" w14:textId="77777777" w:rsidR="00DA49E4" w:rsidRDefault="00DA49E4" w:rsidP="00DA49E4">
      <w:pPr>
        <w:pStyle w:val="NoSpacing"/>
      </w:pPr>
    </w:p>
    <w:p w14:paraId="3A46796B" w14:textId="77777777" w:rsidR="00DA49E4" w:rsidRDefault="00DA49E4" w:rsidP="00DA49E4">
      <w:pPr>
        <w:pStyle w:val="NoSpacing"/>
      </w:pPr>
    </w:p>
    <w:p w14:paraId="3CACDBD5" w14:textId="77777777" w:rsidR="00DA49E4" w:rsidRDefault="00DA49E4" w:rsidP="00DA49E4">
      <w:pPr>
        <w:pStyle w:val="NoSpacing"/>
      </w:pPr>
      <w:r>
        <w:t>14 Aug.1484</w:t>
      </w:r>
      <w:r>
        <w:tab/>
        <w:t>Her mother appointed him and Anneys as two of the executors of her Will,</w:t>
      </w:r>
    </w:p>
    <w:p w14:paraId="4E7A4BAD" w14:textId="77777777" w:rsidR="00DA49E4" w:rsidRDefault="00DA49E4" w:rsidP="00DA49E4">
      <w:pPr>
        <w:pStyle w:val="NoSpacing"/>
      </w:pPr>
      <w:r>
        <w:tab/>
      </w:r>
      <w:r>
        <w:tab/>
        <w:t>in which she bequeathed them half of the residue of her estate.   (ibid.)</w:t>
      </w:r>
    </w:p>
    <w:p w14:paraId="44B608C2" w14:textId="77777777" w:rsidR="00DA49E4" w:rsidRDefault="00DA49E4" w:rsidP="00DA49E4">
      <w:pPr>
        <w:pStyle w:val="NoSpacing"/>
      </w:pPr>
    </w:p>
    <w:p w14:paraId="167ADD4F" w14:textId="77777777" w:rsidR="00DA49E4" w:rsidRDefault="00DA49E4" w:rsidP="00DA49E4">
      <w:pPr>
        <w:pStyle w:val="NoSpacing"/>
      </w:pPr>
    </w:p>
    <w:p w14:paraId="0288E995" w14:textId="77777777" w:rsidR="00DA49E4" w:rsidRPr="000C1F6C" w:rsidRDefault="00DA49E4" w:rsidP="00DA49E4">
      <w:pPr>
        <w:pStyle w:val="NoSpacing"/>
      </w:pPr>
      <w:r>
        <w:t>28 March 2018</w:t>
      </w:r>
    </w:p>
    <w:p w14:paraId="5975B05A" w14:textId="77777777" w:rsidR="006B2F86" w:rsidRPr="00DA49E4" w:rsidRDefault="00D845A1" w:rsidP="00E71FC3">
      <w:pPr>
        <w:pStyle w:val="NoSpacing"/>
      </w:pPr>
    </w:p>
    <w:sectPr w:rsidR="006B2F86" w:rsidRPr="00DA49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D412" w14:textId="77777777" w:rsidR="00DA49E4" w:rsidRDefault="00DA49E4" w:rsidP="00E71FC3">
      <w:pPr>
        <w:spacing w:after="0" w:line="240" w:lineRule="auto"/>
      </w:pPr>
      <w:r>
        <w:separator/>
      </w:r>
    </w:p>
  </w:endnote>
  <w:endnote w:type="continuationSeparator" w:id="0">
    <w:p w14:paraId="1D100D6D" w14:textId="77777777" w:rsidR="00DA49E4" w:rsidRDefault="00DA49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43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4185" w14:textId="77777777" w:rsidR="00DA49E4" w:rsidRDefault="00DA49E4" w:rsidP="00E71FC3">
      <w:pPr>
        <w:spacing w:after="0" w:line="240" w:lineRule="auto"/>
      </w:pPr>
      <w:r>
        <w:separator/>
      </w:r>
    </w:p>
  </w:footnote>
  <w:footnote w:type="continuationSeparator" w:id="0">
    <w:p w14:paraId="346DD510" w14:textId="77777777" w:rsidR="00DA49E4" w:rsidRDefault="00DA49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E4"/>
    <w:rsid w:val="001A7C09"/>
    <w:rsid w:val="00577BD5"/>
    <w:rsid w:val="00656CBA"/>
    <w:rsid w:val="006A1F77"/>
    <w:rsid w:val="00733BE7"/>
    <w:rsid w:val="00AB52E8"/>
    <w:rsid w:val="00B16D3F"/>
    <w:rsid w:val="00BB41AC"/>
    <w:rsid w:val="00D845A1"/>
    <w:rsid w:val="00DA49E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EB693"/>
  <w15:chartTrackingRefBased/>
  <w15:docId w15:val="{825410FC-7B8F-4EDF-91E0-17860114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2018-03-28T19:27:00Z</dcterms:created>
  <dcterms:modified xsi:type="dcterms:W3CDTF">2022-10-12T20:44:00Z</dcterms:modified>
</cp:coreProperties>
</file>